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00D" w:rsidRDefault="0019000D" w:rsidP="001900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Alexander THORN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19000D" w:rsidRDefault="0019000D" w:rsidP="001900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000D" w:rsidRDefault="0019000D" w:rsidP="001900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000D" w:rsidRDefault="0019000D" w:rsidP="001900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Dec.1419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York into lands of</w:t>
      </w:r>
    </w:p>
    <w:p w:rsidR="0019000D" w:rsidRDefault="0019000D" w:rsidP="001900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late Margaret Cheyne(q.v.).</w:t>
      </w:r>
    </w:p>
    <w:p w:rsidR="0019000D" w:rsidRDefault="0019000D" w:rsidP="001900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95B7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95B7D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A95B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B7D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A95B7D">
        <w:rPr>
          <w:rFonts w:ascii="Times New Roman" w:hAnsi="Times New Roman" w:cs="Times New Roman"/>
          <w:sz w:val="24"/>
          <w:szCs w:val="24"/>
        </w:rPr>
        <w:t xml:space="preserve">  21-340)</w:t>
      </w:r>
    </w:p>
    <w:p w:rsidR="0019000D" w:rsidRDefault="0019000D" w:rsidP="001900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000D" w:rsidRDefault="0019000D" w:rsidP="001900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19000D" w:rsidRDefault="0019000D" w:rsidP="001900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April 2016</w:t>
      </w:r>
      <w:bookmarkStart w:id="0" w:name="_GoBack"/>
      <w:bookmarkEnd w:id="0"/>
    </w:p>
    <w:sectPr w:rsidR="006B2F86" w:rsidRPr="0019000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00D" w:rsidRDefault="0019000D" w:rsidP="00E71FC3">
      <w:pPr>
        <w:spacing w:after="0" w:line="240" w:lineRule="auto"/>
      </w:pPr>
      <w:r>
        <w:separator/>
      </w:r>
    </w:p>
  </w:endnote>
  <w:endnote w:type="continuationSeparator" w:id="0">
    <w:p w:rsidR="0019000D" w:rsidRDefault="001900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00D" w:rsidRDefault="0019000D" w:rsidP="00E71FC3">
      <w:pPr>
        <w:spacing w:after="0" w:line="240" w:lineRule="auto"/>
      </w:pPr>
      <w:r>
        <w:separator/>
      </w:r>
    </w:p>
  </w:footnote>
  <w:footnote w:type="continuationSeparator" w:id="0">
    <w:p w:rsidR="0019000D" w:rsidRDefault="001900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00D"/>
    <w:rsid w:val="0019000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8DC53"/>
  <w15:chartTrackingRefBased/>
  <w15:docId w15:val="{F745E773-7532-43AD-B22F-E5D907E7F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2016-04-02T19:50:00Z</dcterms:created>
  <dcterms:modified xsi:type="dcterms:W3CDTF">2016-04-02T19:50:00Z</dcterms:modified>
</cp:coreProperties>
</file>